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06E51265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95996">
        <w:rPr>
          <w:rFonts w:cs="Arial"/>
          <w:b/>
          <w:sz w:val="24"/>
          <w:szCs w:val="24"/>
        </w:rPr>
        <w:t>97</w:t>
      </w:r>
      <w:r>
        <w:rPr>
          <w:b/>
          <w:i/>
          <w:sz w:val="28"/>
        </w:rPr>
        <w:tab/>
        <w:t>R5</w:t>
      </w:r>
      <w:r w:rsidR="00A04094">
        <w:rPr>
          <w:b/>
          <w:i/>
          <w:sz w:val="28"/>
        </w:rPr>
        <w:t>-</w:t>
      </w:r>
      <w:r w:rsidR="00A04094" w:rsidRPr="00A04094">
        <w:rPr>
          <w:b/>
          <w:i/>
          <w:sz w:val="28"/>
        </w:rPr>
        <w:t>226403</w:t>
      </w:r>
    </w:p>
    <w:p w14:paraId="4BD5D325" w14:textId="00205277" w:rsidR="00E61721" w:rsidRDefault="00CC4EC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Toulouse, France, 14th</w:t>
      </w:r>
      <w:r w:rsidRPr="004A719F">
        <w:rPr>
          <w:rFonts w:ascii="Arial" w:hAnsi="Arial" w:cs="Arial"/>
          <w:b/>
          <w:bCs/>
          <w:sz w:val="24"/>
          <w:lang w:val="it-IT"/>
        </w:rPr>
        <w:t xml:space="preserve"> – 18th November 2022</w:t>
      </w:r>
      <w:bookmarkStart w:id="1" w:name="_GoBack"/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24406E37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ED7B0A">
              <w:t>CA_n2</w:t>
            </w:r>
            <w:r w:rsidR="00895996">
              <w:t>A-n77A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14908DF1" w:rsidR="00E61721" w:rsidRDefault="005E3AA7">
            <w:pPr>
              <w:pStyle w:val="CRCoverPage"/>
              <w:spacing w:after="0"/>
              <w:ind w:left="100"/>
            </w:pPr>
            <w:r>
              <w:t>10</w:t>
            </w:r>
            <w:r w:rsidR="00C02C68">
              <w:t>-29-2022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4E5EF286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2B8AE961" w:rsidR="00E61721" w:rsidRDefault="0077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45E893B" w:rsidR="00E61721" w:rsidRDefault="00ED7B0A">
            <w:pPr>
              <w:pStyle w:val="CRCoverPage"/>
              <w:spacing w:after="0"/>
              <w:rPr>
                <w:b/>
                <w:caps/>
              </w:rPr>
            </w:pPr>
            <w:r>
              <w:t>CA_n2</w:t>
            </w:r>
            <w:r w:rsidR="00895996">
              <w:t>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3073C" w14:textId="77777777" w:rsidR="000C043B" w:rsidRDefault="000C043B">
      <w:pPr>
        <w:spacing w:after="0"/>
      </w:pPr>
      <w:r>
        <w:separator/>
      </w:r>
    </w:p>
  </w:endnote>
  <w:endnote w:type="continuationSeparator" w:id="0">
    <w:p w14:paraId="49926C32" w14:textId="77777777" w:rsidR="000C043B" w:rsidRDefault="000C0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9B598" w14:textId="77777777" w:rsidR="000C043B" w:rsidRDefault="000C043B">
      <w:pPr>
        <w:spacing w:after="0"/>
      </w:pPr>
      <w:r>
        <w:separator/>
      </w:r>
    </w:p>
  </w:footnote>
  <w:footnote w:type="continuationSeparator" w:id="0">
    <w:p w14:paraId="1A5DFAF5" w14:textId="77777777" w:rsidR="000C043B" w:rsidRDefault="000C04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0A0E7-05C1-40D5-B976-56CDD03D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2022-11-18T09:22:00Z</dcterms:created>
  <dcterms:modified xsi:type="dcterms:W3CDTF">2022-11-18T09:22:00Z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